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719786F" w14:textId="13F0307C" w:rsidR="00BA00AB" w:rsidRDefault="00BE5407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Cecily PLUMPTON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d.ca.1405)</w:t>
      </w:r>
    </w:p>
    <w:p w14:paraId="0080B827" w14:textId="049C9134" w:rsidR="00BE5407" w:rsidRDefault="00BE5407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York.</w:t>
      </w:r>
    </w:p>
    <w:p w14:paraId="057B2C45" w14:textId="615E0544" w:rsidR="00BE5407" w:rsidRDefault="00BE5407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EFCF65D" w14:textId="798446DE" w:rsidR="00BE5407" w:rsidRDefault="00BE5407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29FA0DE" w14:textId="13EC99F6" w:rsidR="00BE5407" w:rsidRDefault="00BE5407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 Jan.21405</w:t>
      </w:r>
      <w:r>
        <w:rPr>
          <w:rFonts w:ascii="Times New Roman" w:hAnsi="Times New Roman" w:cs="Times New Roman"/>
          <w:sz w:val="24"/>
          <w:szCs w:val="24"/>
        </w:rPr>
        <w:tab/>
        <w:t>Probate of her Will.   (W.Y.R. p.130)</w:t>
      </w:r>
    </w:p>
    <w:p w14:paraId="76DB3760" w14:textId="52E842E1" w:rsidR="00BE5407" w:rsidRDefault="00BE5407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35A85E2" w14:textId="32CF0844" w:rsidR="00BE5407" w:rsidRDefault="00BE5407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B7CF863" w14:textId="6E5497A1" w:rsidR="00BE5407" w:rsidRPr="00BE5407" w:rsidRDefault="00BE5407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 March 2021</w:t>
      </w:r>
    </w:p>
    <w:sectPr w:rsidR="00BE5407" w:rsidRPr="00BE540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E9159BA" w14:textId="77777777" w:rsidR="00BE5407" w:rsidRDefault="00BE5407" w:rsidP="009139A6">
      <w:r>
        <w:separator/>
      </w:r>
    </w:p>
  </w:endnote>
  <w:endnote w:type="continuationSeparator" w:id="0">
    <w:p w14:paraId="37B0A0A8" w14:textId="77777777" w:rsidR="00BE5407" w:rsidRDefault="00BE5407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5D8212C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2FB97EE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4399862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72E1451" w14:textId="77777777" w:rsidR="00BE5407" w:rsidRDefault="00BE5407" w:rsidP="009139A6">
      <w:r>
        <w:separator/>
      </w:r>
    </w:p>
  </w:footnote>
  <w:footnote w:type="continuationSeparator" w:id="0">
    <w:p w14:paraId="37C837A2" w14:textId="77777777" w:rsidR="00BE5407" w:rsidRDefault="00BE5407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C5CAE70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042013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048DC7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5407"/>
    <w:rsid w:val="000666E0"/>
    <w:rsid w:val="002510B7"/>
    <w:rsid w:val="005C130B"/>
    <w:rsid w:val="00826F5C"/>
    <w:rsid w:val="009139A6"/>
    <w:rsid w:val="009448BB"/>
    <w:rsid w:val="00A3176C"/>
    <w:rsid w:val="00BA00AB"/>
    <w:rsid w:val="00BE5407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27C19E"/>
  <w15:chartTrackingRefBased/>
  <w15:docId w15:val="{476D067B-ED94-4317-9E54-04F9CB337A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6</TotalTime>
  <Pages>1</Pages>
  <Words>16</Words>
  <Characters>95</Characters>
  <Application>Microsoft Office Word</Application>
  <DocSecurity>0</DocSecurity>
  <Lines>1</Lines>
  <Paragraphs>1</Paragraphs>
  <ScaleCrop>false</ScaleCrop>
  <Company/>
  <LinksUpToDate>false</LinksUpToDate>
  <CharactersWithSpaces>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2021-03-20T19:58:00Z</dcterms:created>
  <dcterms:modified xsi:type="dcterms:W3CDTF">2021-03-20T20:04:00Z</dcterms:modified>
</cp:coreProperties>
</file>